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4a8b1d" w14:textId="34a8b1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421221">
        <w:t>11</w:t>
      </w:r>
      <w:r>
        <w:t xml:space="preserve">. </w:t>
      </w:r>
      <w:r w:rsidR="00421221">
        <w:t>svibnja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421221">
        <w:rPr>
          <w:lang w:eastAsia="en-US"/>
        </w:rPr>
        <w:t>OBILJE</w:t>
      </w:r>
      <w:r w:rsidRPr="009B6C66" w:rsidR="00421221">
        <w:rPr>
          <w:lang w:eastAsia="en-US"/>
        </w:rPr>
        <w:t xml:space="preserve"> j.d.o.o. </w:t>
      </w:r>
      <w:r w:rsidR="00421221">
        <w:rPr>
          <w:lang w:eastAsia="en-US"/>
        </w:rPr>
        <w:t>za proizvodnju, trgovinu, usluge i turistička agencija</w:t>
      </w:r>
      <w:r w:rsidRPr="009B6C66" w:rsidR="00421221">
        <w:rPr>
          <w:lang w:eastAsia="en-US"/>
        </w:rPr>
        <w:t xml:space="preserve">, </w:t>
      </w:r>
      <w:r w:rsidR="00421221">
        <w:rPr>
          <w:lang w:eastAsia="en-US"/>
        </w:rPr>
        <w:t>Vodice</w:t>
      </w:r>
      <w:r w:rsidRPr="009B6C66" w:rsidR="00421221">
        <w:rPr>
          <w:lang w:eastAsia="en-US"/>
        </w:rPr>
        <w:t xml:space="preserve">, </w:t>
      </w:r>
      <w:r w:rsidR="00421221">
        <w:rPr>
          <w:lang w:eastAsia="en-US"/>
        </w:rPr>
        <w:t>Ante Starčevića 7</w:t>
      </w:r>
      <w:r w:rsidRPr="009B6C66" w:rsidR="00421221">
        <w:rPr>
          <w:lang w:eastAsia="en-US"/>
        </w:rPr>
        <w:t xml:space="preserve">, OIB: </w:t>
      </w:r>
      <w:r w:rsidR="00421221">
        <w:rPr>
          <w:lang w:eastAsia="en-US"/>
        </w:rPr>
        <w:t>90917675847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E43606">
      <w:pPr>
        <w:jc w:val="both"/>
      </w:pPr>
      <w:r>
        <w:t>Kristina Njegovan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421221">
        <w:t>30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E43606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Pr="007A3E16" w:rsidR="002474AB" w:rsidP="00E43606" w:rsidRDefault="002474AB">
      <w:pPr>
        <w:jc w:val="both"/>
      </w:pPr>
      <w:r w:rsidRPr="002C241F">
        <w:t>S</w:t>
      </w:r>
      <w:r w:rsidR="00E43606">
        <w:t xml:space="preserve">ud utvrđuje da nema uvjeta za održavanje ročišta, a novo ročište zakazat će se pisanim putem.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763700">
        <w:t>9</w:t>
      </w:r>
      <w:r>
        <w:t>,</w:t>
      </w:r>
      <w:r w:rsidR="00763700">
        <w:t>35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60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21221">
      <w:t>67</w:t>
    </w:r>
    <w:r w:rsidR="00B80BDA">
      <w:t>/</w:t>
    </w:r>
    <w:r w:rsidR="00E84861">
      <w:t>20</w:t>
    </w:r>
    <w:r w:rsidR="00421221">
      <w:t>20</w:t>
    </w:r>
    <w:r w:rsidR="0074759D">
      <w:t>-</w:t>
    </w:r>
    <w:r w:rsidR="00E523C8">
      <w:t>8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421221">
      <w:t>67/2020</w:t>
    </w:r>
    <w:r>
      <w:t>-</w:t>
    </w:r>
    <w:r w:rsidR="00E523C8">
      <w:t>8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B5267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5798A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1221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3700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4DB4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3606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B52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52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52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52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52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5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2020.</izvorni_sadrzaj>
    <derivirana_varijabla naziv="DomainObject.StvarniPocetakDatum_1">11. svibnja 2020.</derivirana_varijabla>
  </DomainObject.StvarniPocetakDatum>
  <DomainObject.StvarniZavrsetakDatum>
    <izvorni_sadrzaj>11. svibnja 2020.</izvorni_sadrzaj>
    <derivirana_varijabla naziv="DomainObject.StvarniZavrsetakDatum_1">11. svibnja 2020.</derivirana_varijabla>
  </DomainObject.StvarniZavrsetakDatum>
  <DomainObject.PlaniraniZavrsetakDatum>
    <izvorni_sadrzaj>11. svibnja 2020.</izvorni_sadrzaj>
    <derivirana_varijabla naziv="DomainObject.PlaniraniZavrsetakDatum_1">11. svibnja 2020.</derivirana_varijabla>
  </DomainObject.PlaniraniZavrsetakDatum>
  <DomainObject.PlaniraniPocetakDatum>
    <izvorni_sadrzaj>11. svibnja 2020.</izvorni_sadrzaj>
    <derivirana_varijabla naziv="DomainObject.PlaniraniPocetakDatum_1">11.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svibnja 2020.</izvorni_sadrzaj>
    <derivirana_varijabla naziv="DomainObject.Zapisnik.DatumKreiranja_1">11.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St-67/2020-8</izvorni_sadrzaj>
    <derivirana_varijabla naziv="DomainObject.Zapisnik.Oznaka_1">St-67/2020-8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2020.</izvorni_sadrzaj>
    <derivirana_varijabla naziv="DomainObject.Predmet.DatumIzradeOptuznogAkta_1">17. veljače 2020.</derivirana_varijabla>
  </DomainObject.Predmet.DatumIzradeOptuznogAkta>
  <DomainObject.Predmet.DatumIzradeOptuznogAktaFormated>
    <izvorni_sadrzaj>17.2.2020.</izvorni_sadrzaj>
    <derivirana_varijabla naziv="DomainObject.Predmet.DatumIzradeOptuznogAktaFormated_1">17.2.2020.</derivirana_varijabla>
  </DomainObject.Predmet.DatumIzradeOptuznogAktaFormated>
  <DomainObject.Predmet.DatumOsnivanja>
    <izvorni_sadrzaj>17. veljače 2020.</izvorni_sadrzaj>
    <derivirana_varijabla naziv="DomainObject.Predmet.DatumOsnivanja_1">17.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2020.</izvorni_sadrzaj>
    <derivirana_varijabla naziv="DomainObject.Predmet.DatumPrimitkaOptuznogAkta_1">17.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St-67/2020</izvorni_sadrzaj>
    <derivirana_varijabla naziv="DomainObject.Predmet.OznakaBroj_1">St-67/2020</derivirana_varijabla>
  </DomainObject.Predmet.OznakaBroj>
  <DomainObject.Predmet.OznakaBrojOptuznogAkta>
    <izvorni_sadrzaj>04-06-20-916</izvorni_sadrzaj>
    <derivirana_varijabla naziv="DomainObject.Predmet.OznakaBrojOptuznogAkta_1">04-06-20-916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OBILJE jednostavno društvo s ograničenom odgovornošću za proizvodnju, trgovinu, usluge i turistička agencija</izvorni_sadrzaj>
    <derivirana_varijabla naziv="DomainObject.Predmet.ProtustrankaFormated_1">  OBILJE jednostavno društvo s ograničenom odgovornošću za proizvodnju, trgovinu, usluge i turistička agencija</derivirana_varijabla>
  </DomainObject.Predmet.ProtustrankaFormated>
  <DomainObject.Predmet.ProtustrankaFormatedOIB>
    <izvorni_sadrzaj>  OBILJE jednostavno društvo s ograničenom odgovornošću za proizvodnju, trgovinu, usluge i turistička agencija, OIB 90917675847</izvorni_sadrzaj>
    <derivirana_varijabla naziv="DomainObject.Predmet.ProtustrankaFormatedOIB_1">  OBILJE jednostavno društvo s ograničenom odgovornošću za proizvodnju, trgovinu, usluge i turistička agencija, OIB 90917675847</derivirana_varijabla>
  </DomainObject.Predmet.ProtustrankaFormatedOIB>
  <DomainObject.Predmet.ProtustrankaFormatedWithAdress>
    <izvorni_sadrzaj> OBILJE jednostavno društvo s ograničenom odgovornošću za proizvodnju, trgovinu, usluge i turistička agencija, Ante Starčevića 7, 22211 Vodice</izvorni_sadrzaj>
    <derivirana_varijabla naziv="DomainObject.Predmet.ProtustrankaFormatedWithAdress_1"> OBILJE jednostavno društvo s ograničenom odgovornošću za proizvodnju, trgovinu, usluge i turistička agencija, Ante Starčevića 7, 22211 Vodice</derivirana_varijabla>
  </DomainObject.Predmet.ProtustrankaFormatedWithAdress>
  <DomainObject.Predmet.ProtustrankaFormatedWithAdressOIB>
    <izvorni_sadrzaj> OBILJE jednostavno društvo s ograničenom odgovornošću za proizvodnju, trgovinu, usluge i turistička agencija, OIB 90917675847, Ante Starčevića 7, 22211 Vodice</izvorni_sadrzaj>
    <derivirana_varijabla naziv="DomainObject.Predmet.ProtustrankaFormatedWithAdressOIB_1"> OBILJE jednostavno društvo s ograničenom odgovornošću za proizvodnju, trgovinu, usluge i turistička agencija, OIB 90917675847, Ante Starčevića 7, 22211 Vodice</derivirana_varijabla>
  </DomainObject.Predmet.ProtustrankaFormatedWithAdressOIB>
  <DomainObject.Predmet.ProtustrankaWithAdress>
    <izvorni_sadrzaj>OBILJE jednostavno društvo s ograničenom odgovornošću za proizvodnju, trgovinu, usluge i turistička agencija Ante Starčevića 7, 22211 Vodice</izvorni_sadrzaj>
    <derivirana_varijabla naziv="DomainObject.Predmet.ProtustrankaWithAdress_1">OBILJE jednostavno društvo s ograničenom odgovornošću za proizvodnju, trgovinu, usluge i turistička agencija Ante Starčevića 7, 22211 Vodice</derivirana_varijabla>
  </DomainObject.Predmet.ProtustrankaWithAdress>
  <DomainObject.Predmet.ProtustrankaWithAdressOIB>
    <izvorni_sadrzaj>OBILJE jednostavno društvo s ograničenom odgovornošću za proizvodnju, trgovinu, usluge i turistička agencija, OIB 90917675847, Ante Starčevića 7, 22211 Vodice</izvorni_sadrzaj>
    <derivirana_varijabla naziv="DomainObject.Predmet.ProtustrankaWithAdressOIB_1">OBILJE jednostavno društvo s ograničenom odgovornošću za proizvodnju, trgovinu, usluge i turistička agencija, OIB 90917675847, Ante Starčevića 7, 22211 Vodice</derivirana_varijabla>
  </DomainObject.Predmet.ProtustrankaWithAdressOIB>
  <DomainObject.Predmet.ProtustrankaNazivFormated>
    <izvorni_sadrzaj>OBILJE jednostavno društvo s ograničenom odgovornošću za proizvodnju, trgovinu, usluge i turistička agencija</izvorni_sadrzaj>
    <derivirana_varijabla naziv="DomainObject.Predmet.ProtustrankaNazivFormated_1">OBILJE jednostavno društvo s ograničenom odgovornošću za proizvodnju, trgovinu, usluge i turistička agencija</derivirana_varijabla>
  </DomainObject.Predmet.ProtustrankaNazivFormated>
  <DomainObject.Predmet.ProtustrankaNazivFormatedOIB>
    <izvorni_sadrzaj>OBILJE jednostavno društvo s ograničenom odgovornošću za proizvodnju, trgovinu, usluge i turistička agencija, OIB 90917675847</izvorni_sadrzaj>
    <derivirana_varijabla naziv="DomainObject.Predmet.ProtustrankaNazivFormatedOIB_1">OBILJE jednostavno društvo s ograničenom odgovornošću za proizvodnju, trgovinu, usluge i turistička agencija, OIB 90917675847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OBILJE jednostavno društvo s ograničenom odgovornošću za proizvodnju, trgovinu, usluge i turistička agencija</item>
    </izvorni_sadrzaj>
    <derivirana_varijabla naziv="DomainObject.Predmet.ProtuStrankaListFormated_1">
      <item>OBILJE jednostavno društvo s ograničenom odgovornošću za proizvodnju, trgovinu, usluge i turistička agencija</item>
    </derivirana_varijabla>
  </DomainObject.Predmet.ProtuStrankaListFormated>
  <DomainObject.Predmet.ProtuStrankaListFormatedOIB>
    <izvorni_sadrzaj>
      <item>OBILJE jednostavno društvo s ograničenom odgovornošću za proizvodnju, trgovinu, usluge i turistička agencija, OIB 90917675847</item>
    </izvorni_sadrzaj>
    <derivirana_varijabla naziv="DomainObject.Predmet.ProtuStrankaListFormatedOIB_1">
      <item>OBILJE jednostavno društvo s ograničenom odgovornošću za proizvodnju, trgovinu, usluge i turistička agencija, OIB 90917675847</item>
    </derivirana_varijabla>
  </DomainObject.Predmet.ProtuStrankaListFormatedOIB>
  <DomainObject.Predmet.ProtuStrankaListFormatedWithAdress>
    <izvorni_sadrzaj>
      <item>OBILJE jednostavno društvo s ograničenom odgovornošću za proizvodnju, trgovinu, usluge i turistička agencija, Ante Starčevića 7, 22211 Vodice</item>
    </izvorni_sadrzaj>
    <derivirana_varijabla naziv="DomainObject.Predmet.ProtuStrankaListFormatedWithAdress_1">
      <item>OBILJE jednostavno društvo s ograničenom odgovornošću za proizvodnju, trgovinu, usluge i turistička agencija, Ante Starčevića 7, 22211 Vodice</item>
    </derivirana_varijabla>
  </DomainObject.Predmet.ProtuStrankaListFormatedWithAdress>
  <DomainObject.Predmet.ProtuStrankaListFormatedWithAdressOIB>
    <izvorni_sadrzaj>
      <item>OBILJE jednostavno društvo s ograničenom odgovornošću za proizvodnju, trgovinu, usluge i turistička agencija, OIB 90917675847, Ante Starčevića 7, 22211 Vodice</item>
    </izvorni_sadrzaj>
    <derivirana_varijabla naziv="DomainObject.Predmet.ProtuStrankaListFormatedWithAdressOIB_1">
      <item>OBILJE jednostavno društvo s ograničenom odgovornošću za proizvodnju, trgovinu, usluge i turistička agencija, OIB 90917675847, Ante Starčevića 7, 22211 Vodice</item>
    </derivirana_varijabla>
  </DomainObject.Predmet.ProtuStrankaListFormatedWithAdressOIB>
  <DomainObject.Predmet.ProtuStrankaListNazivFormated>
    <izvorni_sadrzaj>
      <item>OBILJE jednostavno društvo s ograničenom odgovornošću za proizvodnju, trgovinu, usluge i turistička agencija</item>
    </izvorni_sadrzaj>
    <derivirana_varijabla naziv="DomainObject.Predmet.ProtuStrankaListNazivFormated_1">
      <item>OBILJE jednostavno društvo s ograničenom odgovornošću za proizvodnju, trgovinu, usluge i turistička agencija</item>
    </derivirana_varijabla>
  </DomainObject.Predmet.ProtuStrankaListNazivFormated>
  <DomainObject.Predmet.ProtuStrankaListNazivFormatedOIB>
    <izvorni_sadrzaj>
      <item>OBILJE jednostavno društvo s ograničenom odgovornošću za proizvodnju, trgovinu, usluge i turistička agencija, OIB 90917675847</item>
    </izvorni_sadrzaj>
    <derivirana_varijabla naziv="DomainObject.Predmet.ProtuStrankaListNazivFormatedOIB_1">
      <item>OBILJE jednostavno društvo s ograničenom odgovornošću za proizvodnju, trgovinu, usluge i turistička agencija, OIB 90917675847</item>
    </derivirana_varijabla>
  </DomainObject.Predmet.ProtuStrankaListNazivFormatedOIB>
  <DomainObject.Predmet.OstaliListFormated>
    <izvorni_sadrzaj>
      <item>Ivana Šimić</item>
    </izvorni_sadrzaj>
    <derivirana_varijabla naziv="DomainObject.Predmet.OstaliListFormated_1">
      <item>Ivana Šimić</item>
    </derivirana_varijabla>
  </DomainObject.Predmet.OstaliListFormated>
  <DomainObject.Predmet.OstaliListFormatedOIB>
    <izvorni_sadrzaj>
      <item>Ivana Šimić, OIB 29009917902</item>
    </izvorni_sadrzaj>
    <derivirana_varijabla naziv="DomainObject.Predmet.OstaliListFormatedOIB_1">
      <item>Ivana Šimić, OIB 29009917902</item>
    </derivirana_varijabla>
  </DomainObject.Predmet.OstaliListFormatedOIB>
  <DomainObject.Predmet.OstaliListFormatedWithAdress>
    <izvorni_sadrzaj>
      <item>Ivana Šimić, Ante Starčevića 7, 22211 Vodice</item>
    </izvorni_sadrzaj>
    <derivirana_varijabla naziv="DomainObject.Predmet.OstaliListFormatedWithAdress_1">
      <item>Ivana Šimić, Ante Starčevića 7, 22211 Vodice</item>
    </derivirana_varijabla>
  </DomainObject.Predmet.OstaliListFormatedWithAdress>
  <DomainObject.Predmet.OstaliListFormatedWithAdressOIB>
    <izvorni_sadrzaj>
      <item>Ivana Šimić, OIB 29009917902, Ante Starčevića 7, 22211 Vodice</item>
    </izvorni_sadrzaj>
    <derivirana_varijabla naziv="DomainObject.Predmet.OstaliListFormatedWithAdressOIB_1">
      <item>Ivana Šimić, OIB 29009917902, Ante Starčevića 7, 22211 Vodice</item>
    </derivirana_varijabla>
  </DomainObject.Predmet.OstaliListFormatedWithAdressOIB>
  <DomainObject.Predmet.OstaliListNazivFormated>
    <izvorni_sadrzaj>
      <item>Ivana Šimić</item>
    </izvorni_sadrzaj>
    <derivirana_varijabla naziv="DomainObject.Predmet.OstaliListNazivFormated_1">
      <item>Ivana Šimić</item>
    </derivirana_varijabla>
  </DomainObject.Predmet.OstaliListNazivFormated>
  <DomainObject.Predmet.OstaliListNazivFormatedOIB>
    <izvorni_sadrzaj>
      <item>Ivana Šimić, OIB 29009917902</item>
    </izvorni_sadrzaj>
    <derivirana_varijabla naziv="DomainObject.Predmet.OstaliListNazivFormatedOIB_1">
      <item>Ivana Šimić, OIB 29009917902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2020.</izvorni_sadrzaj>
    <derivirana_varijabla naziv="DomainObject.Datum_1">11. svibnja 2020.</derivirana_varijabla>
  </DomainObject.Datum>
  <DomainObject.PoslovniBrojDokumenta>
    <izvorni_sadrzaj>St-67/2020-8</izvorni_sadrzaj>
    <derivirana_varijabla naziv="DomainObject.PoslovniBrojDokumenta_1">St-67/2020-8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OBILJE jednostavno društvo s ograničenom odgovornošću za proizvodnju, trgovinu, usluge i turistička agencija</izvorni_sadrzaj>
    <derivirana_varijabla naziv="DomainObject.Predmet.ProtustrankaIDrugi_1">OBILJE jednostavno društvo s ograničenom odgovornošću za proizvodnju, trgovinu, usluge i turistička agencija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OBILJE jednostavno društvo s ograničenom odgovornošću za proizvodnju, trgovinu, usluge i turistička agencija, OIB 90917675847, Ante Starčevića 7, 22211 Vodice</izvorni_sadrzaj>
    <derivirana_varijabla naziv="DomainObject.Predmet.ProtustrankaIDrugiAdressOIB_1">OBILJE jednostavno društvo s ograničenom odgovornošću za proizvodnju, trgovinu, usluge i turistička agencija, OIB 90917675847, Ante Starčevića 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OBILJE jednostavno društvo s ograničenom odgovornošću za proizvodnju, trgovinu, usluge i turistička agencija</item>
      <item>Financijska agencija</item>
      <item>Ivana Šimić</item>
    </izvorni_sadrzaj>
    <derivirana_varijabla naziv="DomainObject.Predmet.SudioniciListNaziv_1">
      <item>OBILJE jednostavno društvo s ograničenom odgovornošću za proizvodnju, trgovinu, usluge i turistička agencija</item>
      <item>Financijska agencija</item>
      <item>Ivana Šimić</item>
    </derivirana_varijabla>
  </DomainObject.Predmet.SudioniciListNaziv>
  <DomainObject.Predmet.SudioniciListAdressOIB>
    <izvorni_sadrzaj>
      <item>OBILJE jednostavno društvo s ograničenom odgovornošću za proizvodnju, trgovinu, usluge i turistička agencija, OIB 90917675847, Ante Starčevića 7,22211 Vodice</item>
      <item>Financijska agencija, OIB 85821130368, PERIVOJ L.MARUNE 1,22000 Šibenik</item>
      <item>Ivana Šimić, OIB 29009917902, Ante Starčevića 7,22211 Vodice</item>
    </izvorni_sadrzaj>
    <derivirana_varijabla naziv="DomainObject.Predmet.SudioniciListAdressOIB_1">
      <item>OBILJE jednostavno društvo s ograničenom odgovornošću za proizvodnju, trgovinu, usluge i turistička agencija, OIB 90917675847, Ante Starčevića 7,22211 Vodice</item>
      <item>Financijska agencija, OIB 85821130368, PERIVOJ L.MARUNE 1,22000 Šibenik</item>
      <item>Ivana Šimić, OIB 29009917902, Ante Starčevića 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90917675847</item>
      <item>, OIB 85821130368</item>
      <item>, OIB 29009917902</item>
    </izvorni_sadrzaj>
    <derivirana_varijabla naziv="DomainObject.Predmet.SudioniciListNazivOIB_1">
      <item>, OIB 90917675847</item>
      <item>, OIB 85821130368</item>
      <item>, OIB 29009917902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666</properties:Characters>
  <properties:Lines>41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2020-05-08T11:05:00Z</dcterms:created>
  <dc:creator>Ardena Bajlo</dc:creator>
  <cp:lastModifiedBy>Kristina Njegovan</cp:lastModifiedBy>
  <cp:lastPrinted>2018-11-26T08:37:00Z</cp:lastPrinted>
  <dcterms:modified xmlns:xsi="http://www.w3.org/2001/XMLSchema-instance" xsi:type="dcterms:W3CDTF">2020-05-11T09:10:00Z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St-67/2020-8 / Zapisnik - Ročište radi izjašnjenja o prijedlogu za otvaranje steč.post (St-67-20_povodom_prijedloga_za_otvaranje_stečajnog_postupka_-_SS_Šibenik_11.5.2020.2020)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